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B5497" w14:textId="77777777" w:rsidR="00D43DFD" w:rsidRPr="009C3F13" w:rsidRDefault="00D43DFD"/>
    <w:p w14:paraId="07490D89" w14:textId="1729C770" w:rsidR="008D329F" w:rsidRPr="004B7D47" w:rsidRDefault="0099585A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n-US"/>
        </w:rPr>
      </w:pPr>
      <w:r>
        <w:rPr>
          <w:color w:val="2E74B5"/>
          <w:sz w:val="26"/>
        </w:rPr>
        <w:t xml:space="preserve">Πίνακας Συμμόρφωσης </w:t>
      </w:r>
      <w:r w:rsidR="008D329F" w:rsidRPr="009C3F13">
        <w:rPr>
          <w:color w:val="2E74B5"/>
          <w:sz w:val="26"/>
        </w:rPr>
        <w:t>:</w:t>
      </w:r>
      <w:r>
        <w:rPr>
          <w:color w:val="2E74B5"/>
          <w:sz w:val="26"/>
          <w:lang w:val="en-US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9C3F13" w14:paraId="3D71D6FC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898EABB" w14:textId="04D707D2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</w:t>
            </w:r>
            <w:r w:rsidR="00625354"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: ΒΕΝΖΙΝΟΚΙΝΗΤΟ ΧΛΟΟΚΟΠΤΙΚΟ ΓΚΑΖΟΝ</w:t>
            </w:r>
          </w:p>
        </w:tc>
      </w:tr>
      <w:tr w:rsidR="008D329F" w:rsidRPr="009C3F13" w14:paraId="0B94DE58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3514D39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10C6F14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050E3746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D6B2637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62A5BEC8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9C3F13" w14:paraId="481DBC7A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92287B8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CBD8F0F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F261DE6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455C650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A5C905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9C3F13" w14:paraId="4BB797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7D4713B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C08C743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7D14596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26742DE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E7CFB0A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9C3F13" w14:paraId="559D4E87" w14:textId="77777777" w:rsidTr="00A2287F">
        <w:trPr>
          <w:trHeight w:val="435"/>
          <w:jc w:val="center"/>
        </w:trPr>
        <w:tc>
          <w:tcPr>
            <w:tcW w:w="1124" w:type="dxa"/>
            <w:vAlign w:val="center"/>
            <w:hideMark/>
          </w:tcPr>
          <w:p w14:paraId="5D4B8110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34A31E3A" w14:textId="6E0CCDAB" w:rsidR="008D329F" w:rsidRPr="009C3F13" w:rsidRDefault="00625354" w:rsidP="00625354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9C3F13">
              <w:rPr>
                <w:color w:val="000000"/>
                <w:sz w:val="16"/>
                <w:szCs w:val="16"/>
              </w:rPr>
              <w:t xml:space="preserve">Κινητήρας </w:t>
            </w:r>
            <w:r w:rsidR="009C3F13" w:rsidRPr="009C3F13">
              <w:rPr>
                <w:color w:val="000000"/>
                <w:sz w:val="16"/>
                <w:szCs w:val="16"/>
              </w:rPr>
              <w:t>β</w:t>
            </w:r>
            <w:r w:rsidRPr="009C3F13">
              <w:rPr>
                <w:color w:val="000000"/>
                <w:sz w:val="16"/>
                <w:szCs w:val="16"/>
              </w:rPr>
              <w:t>ενζίνης 2χρονος</w:t>
            </w:r>
          </w:p>
        </w:tc>
        <w:tc>
          <w:tcPr>
            <w:tcW w:w="1080" w:type="dxa"/>
            <w:vAlign w:val="center"/>
            <w:hideMark/>
          </w:tcPr>
          <w:p w14:paraId="70CB619F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56D06B3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2A6D746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9C3F13" w14:paraId="48A9515F" w14:textId="77777777" w:rsidTr="00A2287F">
        <w:trPr>
          <w:trHeight w:val="435"/>
          <w:jc w:val="center"/>
        </w:trPr>
        <w:tc>
          <w:tcPr>
            <w:tcW w:w="1124" w:type="dxa"/>
            <w:vAlign w:val="center"/>
            <w:hideMark/>
          </w:tcPr>
          <w:p w14:paraId="0EDA706F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D17FF34" w14:textId="3E2FAF8E" w:rsidR="008D329F" w:rsidRPr="009C3F13" w:rsidRDefault="00625354" w:rsidP="00CC65BA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9C3F13">
              <w:rPr>
                <w:color w:val="000000"/>
                <w:sz w:val="16"/>
                <w:szCs w:val="16"/>
              </w:rPr>
              <w:t xml:space="preserve">Πλάτος </w:t>
            </w:r>
            <w:r w:rsidR="009C3F13" w:rsidRPr="009C3F13">
              <w:rPr>
                <w:color w:val="000000"/>
                <w:sz w:val="16"/>
                <w:szCs w:val="16"/>
              </w:rPr>
              <w:t>κοπ</w:t>
            </w:r>
            <w:r w:rsidRPr="009C3F13">
              <w:rPr>
                <w:color w:val="000000"/>
                <w:sz w:val="16"/>
                <w:szCs w:val="16"/>
              </w:rPr>
              <w:t>ής &gt; 4</w:t>
            </w:r>
            <w:r w:rsidR="009C3F13">
              <w:rPr>
                <w:color w:val="000000"/>
                <w:sz w:val="16"/>
                <w:szCs w:val="16"/>
              </w:rPr>
              <w:t>0</w:t>
            </w:r>
            <w:r w:rsidRPr="009C3F13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C3F13">
              <w:rPr>
                <w:color w:val="000000"/>
                <w:sz w:val="16"/>
                <w:szCs w:val="16"/>
              </w:rPr>
              <w:t>cm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4CA66686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6B80D9B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EEAE80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9C3F13" w14:paraId="537722C5" w14:textId="77777777" w:rsidTr="00A2287F">
        <w:trPr>
          <w:trHeight w:val="435"/>
          <w:jc w:val="center"/>
        </w:trPr>
        <w:tc>
          <w:tcPr>
            <w:tcW w:w="1124" w:type="dxa"/>
            <w:vAlign w:val="center"/>
            <w:hideMark/>
          </w:tcPr>
          <w:p w14:paraId="22A38081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7585AA47" w14:textId="1E4DB0A1" w:rsidR="008D329F" w:rsidRPr="009C3F13" w:rsidRDefault="00625354" w:rsidP="00CC65BA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C3F13">
              <w:rPr>
                <w:color w:val="000000"/>
                <w:sz w:val="16"/>
                <w:szCs w:val="16"/>
              </w:rPr>
              <w:t>Χορτοσυλλέκτης</w:t>
            </w:r>
            <w:proofErr w:type="spellEnd"/>
            <w:r w:rsidRPr="009C3F13">
              <w:rPr>
                <w:color w:val="000000"/>
                <w:sz w:val="16"/>
                <w:szCs w:val="16"/>
              </w:rPr>
              <w:t xml:space="preserve"> </w:t>
            </w:r>
            <w:r w:rsidR="009C3F13">
              <w:rPr>
                <w:color w:val="000000"/>
                <w:sz w:val="16"/>
                <w:szCs w:val="16"/>
              </w:rPr>
              <w:t>χ</w:t>
            </w:r>
            <w:r w:rsidRPr="009C3F13">
              <w:rPr>
                <w:color w:val="000000"/>
                <w:sz w:val="16"/>
                <w:szCs w:val="16"/>
              </w:rPr>
              <w:t>ωρητικότητα</w:t>
            </w:r>
            <w:r w:rsidR="009C3F13">
              <w:rPr>
                <w:color w:val="000000"/>
                <w:sz w:val="16"/>
                <w:szCs w:val="16"/>
              </w:rPr>
              <w:t>ς</w:t>
            </w:r>
            <w:r w:rsidRPr="009C3F13">
              <w:rPr>
                <w:color w:val="000000"/>
                <w:sz w:val="16"/>
                <w:szCs w:val="16"/>
              </w:rPr>
              <w:t xml:space="preserve"> &gt; 50 L</w:t>
            </w:r>
          </w:p>
        </w:tc>
        <w:tc>
          <w:tcPr>
            <w:tcW w:w="1080" w:type="dxa"/>
            <w:vAlign w:val="center"/>
            <w:hideMark/>
          </w:tcPr>
          <w:p w14:paraId="23E268B2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D734BA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E0EA906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8D329F" w:rsidRPr="009C3F13" w14:paraId="60FCFC9A" w14:textId="77777777" w:rsidTr="00A2287F">
        <w:trPr>
          <w:trHeight w:val="435"/>
          <w:jc w:val="center"/>
        </w:trPr>
        <w:tc>
          <w:tcPr>
            <w:tcW w:w="1124" w:type="dxa"/>
            <w:vAlign w:val="center"/>
            <w:hideMark/>
          </w:tcPr>
          <w:p w14:paraId="4645805F" w14:textId="2AF53CC1" w:rsidR="008D329F" w:rsidRPr="009C3F13" w:rsidRDefault="0099585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eastAsia="el-GR"/>
              </w:rPr>
              <w:t>4</w:t>
            </w: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14:paraId="735AA88E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 w:rsidRPr="009C3F13">
              <w:rPr>
                <w:rFonts w:ascii="Tahoma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78014CF0" w14:textId="669B2E44" w:rsidR="008D329F" w:rsidRPr="009C3F13" w:rsidRDefault="00A2287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 w:rsidRPr="009C3F13">
              <w:rPr>
                <w:rFonts w:ascii="Tahoma" w:hAnsi="Tahoma" w:cs="Tahoma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4F18F0B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2097C94" w14:textId="77777777" w:rsidR="008D329F" w:rsidRPr="009C3F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</w:tbl>
    <w:p w14:paraId="64737AAE" w14:textId="77777777" w:rsidR="008D329F" w:rsidRPr="009C3F13" w:rsidRDefault="008D329F" w:rsidP="008D329F">
      <w:pPr>
        <w:spacing w:after="80" w:line="256" w:lineRule="auto"/>
        <w:jc w:val="left"/>
      </w:pPr>
      <w:r w:rsidRPr="009C3F13">
        <w:rPr>
          <w:rFonts w:ascii="Times New Roman" w:hAnsi="Times New Roman" w:cs="Times New Roman"/>
        </w:rPr>
        <w:t xml:space="preserve"> </w:t>
      </w:r>
    </w:p>
    <w:p w14:paraId="3D366424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F0B84"/>
    <w:rsid w:val="004B7D47"/>
    <w:rsid w:val="00625354"/>
    <w:rsid w:val="007C1E3E"/>
    <w:rsid w:val="007C3968"/>
    <w:rsid w:val="008D329F"/>
    <w:rsid w:val="0099585A"/>
    <w:rsid w:val="009A6F68"/>
    <w:rsid w:val="009C3F13"/>
    <w:rsid w:val="00A2287F"/>
    <w:rsid w:val="00CC65BA"/>
    <w:rsid w:val="00D43DFD"/>
    <w:rsid w:val="00F14BB0"/>
    <w:rsid w:val="00F55C81"/>
    <w:rsid w:val="00FD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C730A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387AC211</Template>
  <TotalTime>83</TotalTime>
  <Pages>1</Pages>
  <Words>50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16</cp:revision>
  <dcterms:created xsi:type="dcterms:W3CDTF">2025-04-09T12:40:00Z</dcterms:created>
  <dcterms:modified xsi:type="dcterms:W3CDTF">2025-11-21T08:46:00Z</dcterms:modified>
</cp:coreProperties>
</file>